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B7E8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D6C24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D6C24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B7E8A" w:rsidRPr="00AB7E8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B7E8A" w:rsidRPr="00AB7E8A">
          <w:rPr>
            <w:rStyle w:val="aa"/>
          </w:rPr>
          <w:t>440052, г. Пенза, ул. Ново-Тамбовская, д.9;</w:t>
        </w:r>
        <w:r w:rsidR="00AB7E8A" w:rsidRPr="00AB7E8A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B7E8A" w:rsidRPr="00AB7E8A">
          <w:rPr>
            <w:rStyle w:val="aa"/>
          </w:rPr>
          <w:t xml:space="preserve"> Поликлиника</w:t>
        </w:r>
        <w:r w:rsidR="00AB7E8A" w:rsidRPr="00AB7E8A">
          <w:rPr>
            <w:u w:val="single"/>
          </w:rPr>
          <w:t xml:space="preserve"> - Регистратура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B7E8A" w:rsidRPr="00AB7E8A">
          <w:rPr>
            <w:u w:val="single"/>
          </w:rPr>
          <w:t xml:space="preserve"> 11091/022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B7E8A" w:rsidRPr="00AB7E8A">
          <w:rPr>
            <w:rStyle w:val="aa"/>
          </w:rPr>
          <w:t xml:space="preserve"> Медицинский регистратор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B7E8A" w:rsidRPr="00AB7E8A">
          <w:rPr>
            <w:rStyle w:val="aa"/>
          </w:rPr>
          <w:t xml:space="preserve"> 24042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B7E8A" w:rsidRPr="00AB7E8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4201B" w:rsidRPr="004F614B" w:rsidTr="005C43EF">
        <w:trPr>
          <w:jc w:val="center"/>
        </w:trPr>
        <w:tc>
          <w:tcPr>
            <w:tcW w:w="4678" w:type="dxa"/>
            <w:vAlign w:val="center"/>
          </w:tcPr>
          <w:p w:rsidR="0004201B" w:rsidRPr="004F614B" w:rsidRDefault="0004201B" w:rsidP="0004201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4201B" w:rsidRPr="004F614B" w:rsidRDefault="0004201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4201B" w:rsidRPr="004F614B" w:rsidRDefault="0004201B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4201B" w:rsidRPr="004F614B" w:rsidRDefault="0004201B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4201B" w:rsidRPr="004F614B" w:rsidRDefault="0004201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4201B" w:rsidRPr="0004201B" w:rsidRDefault="007A6EA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04201B" w:rsidRPr="0004201B">
        <w:t>- Паспорт секундомера механического СОСпр-2б-2-000;</w:t>
      </w:r>
    </w:p>
    <w:p w:rsidR="00576095" w:rsidRPr="005C43EF" w:rsidRDefault="0004201B" w:rsidP="00AD14A4">
      <w:r w:rsidRPr="0004201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A6EA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A6EA1" w:rsidP="005859B9">
      <w:fldSimple w:instr=" DOCVARIABLE operac \* MERGEFORMAT ">
        <w:r w:rsidR="00AB7E8A" w:rsidRPr="00AB7E8A">
          <w:t xml:space="preserve"> Проводит регистрацию пациентов, обратившихся за медицинской помощью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7429A2" w:rsidP="00FC4076">
            <w:pPr>
              <w:pStyle w:val="a8"/>
            </w:pPr>
            <w:r>
              <w:t>11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648C8" w:rsidRPr="004648C8">
          <w:rPr>
            <w:bCs/>
          </w:rPr>
          <w:t>-</w:t>
        </w:r>
        <w:r w:rsidR="004648C8" w:rsidRPr="004648C8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648C8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Митяева Ольга Александровна</w:t>
            </w:r>
          </w:p>
        </w:tc>
      </w:tr>
      <w:tr w:rsidR="00AA46ED" w:rsidRPr="004648C8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Лукичев Дмитрий Олегович</w:t>
            </w:r>
          </w:p>
        </w:tc>
      </w:tr>
      <w:tr w:rsidR="005C43EF" w:rsidRPr="004648C8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8C8" w:rsidRDefault="004648C8" w:rsidP="0076042D">
      <w:pPr>
        <w:pStyle w:val="a9"/>
      </w:pPr>
      <w:r>
        <w:separator/>
      </w:r>
    </w:p>
  </w:endnote>
  <w:endnote w:type="continuationSeparator" w:id="0">
    <w:p w:rsidR="004648C8" w:rsidRDefault="004648C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B7E8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A6EA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A6EA1" w:rsidRPr="009E2A4C">
            <w:rPr>
              <w:rStyle w:val="ad"/>
              <w:sz w:val="20"/>
              <w:szCs w:val="20"/>
            </w:rPr>
            <w:fldChar w:fldCharType="separate"/>
          </w:r>
          <w:r w:rsidR="00AB7E8A">
            <w:rPr>
              <w:rStyle w:val="ad"/>
              <w:noProof/>
              <w:sz w:val="20"/>
              <w:szCs w:val="20"/>
            </w:rPr>
            <w:t>1</w:t>
          </w:r>
          <w:r w:rsidR="007A6EA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B7E8A" w:rsidRPr="00AB7E8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8C8" w:rsidRDefault="004648C8" w:rsidP="0076042D">
      <w:pPr>
        <w:pStyle w:val="a9"/>
      </w:pPr>
      <w:r>
        <w:separator/>
      </w:r>
    </w:p>
  </w:footnote>
  <w:footnote w:type="continuationSeparator" w:id="0">
    <w:p w:rsidR="004648C8" w:rsidRDefault="004648C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гистратура"/>
    <w:docVar w:name="class" w:val="1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4E74E5A73AB4EECB1030401900C567C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2- Н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6"/>
    <w:docVar w:name="rm_name" w:val=" Медицинский регистратор "/>
    <w:docVar w:name="rm_number" w:val=" 11091/022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B71721"/>
    <w:rsid w:val="00025683"/>
    <w:rsid w:val="0004201B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648C8"/>
    <w:rsid w:val="004A47AD"/>
    <w:rsid w:val="004C4DB2"/>
    <w:rsid w:val="004C6E55"/>
    <w:rsid w:val="004D6C24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29A2"/>
    <w:rsid w:val="00745D40"/>
    <w:rsid w:val="0076042D"/>
    <w:rsid w:val="00794E17"/>
    <w:rsid w:val="007A4C5E"/>
    <w:rsid w:val="007A6EA1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76489"/>
    <w:rsid w:val="00A91908"/>
    <w:rsid w:val="00AA4551"/>
    <w:rsid w:val="00AA46ED"/>
    <w:rsid w:val="00AA4DCC"/>
    <w:rsid w:val="00AB7E8A"/>
    <w:rsid w:val="00AD14A4"/>
    <w:rsid w:val="00AD7C32"/>
    <w:rsid w:val="00AF796F"/>
    <w:rsid w:val="00B71721"/>
    <w:rsid w:val="00BA5029"/>
    <w:rsid w:val="00BC2F3C"/>
    <w:rsid w:val="00BD791F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71D22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D7F07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2016-10-17T13:28:00Z</dcterms:created>
  <dcterms:modified xsi:type="dcterms:W3CDTF">2016-11-25T06:22:00Z</dcterms:modified>
</cp:coreProperties>
</file>